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0E17D" w14:textId="77777777" w:rsidR="006253BD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5A1753D3" w14:textId="77777777" w:rsidR="006253BD" w:rsidRDefault="006253BD">
      <w:pPr>
        <w:rPr>
          <w:sz w:val="52"/>
          <w:szCs w:val="32"/>
        </w:rPr>
      </w:pPr>
    </w:p>
    <w:p w14:paraId="4BF79BAB" w14:textId="77777777" w:rsidR="006253BD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北京市大兴区黄村镇产业发展服务中心（水务站）</w:t>
      </w:r>
    </w:p>
    <w:p w14:paraId="751BDD0A" w14:textId="778D2444" w:rsidR="006253B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——污水处理</w:t>
      </w:r>
      <w:r w:rsidR="00D96CA0">
        <w:rPr>
          <w:rFonts w:hint="eastAsia"/>
          <w:sz w:val="32"/>
          <w:szCs w:val="32"/>
        </w:rPr>
        <w:t>调价方案编制服务费</w:t>
      </w:r>
    </w:p>
    <w:p w14:paraId="48FBB461" w14:textId="77777777" w:rsidR="006253BD" w:rsidRDefault="006253BD">
      <w:pPr>
        <w:rPr>
          <w:sz w:val="32"/>
          <w:szCs w:val="32"/>
        </w:rPr>
      </w:pPr>
    </w:p>
    <w:p w14:paraId="7B43CEDE" w14:textId="77777777" w:rsidR="006253BD" w:rsidRDefault="006253BD">
      <w:pPr>
        <w:rPr>
          <w:sz w:val="32"/>
          <w:szCs w:val="32"/>
        </w:rPr>
      </w:pPr>
    </w:p>
    <w:p w14:paraId="73640E7C" w14:textId="77777777" w:rsidR="006253BD" w:rsidRDefault="006253BD">
      <w:pPr>
        <w:rPr>
          <w:sz w:val="32"/>
          <w:szCs w:val="32"/>
        </w:rPr>
      </w:pPr>
    </w:p>
    <w:p w14:paraId="608CA45B" w14:textId="77777777" w:rsidR="006253BD" w:rsidRDefault="006253BD">
      <w:pPr>
        <w:rPr>
          <w:sz w:val="32"/>
          <w:szCs w:val="32"/>
        </w:rPr>
      </w:pPr>
    </w:p>
    <w:p w14:paraId="0E8A13E6" w14:textId="77777777" w:rsidR="006253BD" w:rsidRDefault="006253BD">
      <w:pPr>
        <w:rPr>
          <w:sz w:val="32"/>
          <w:szCs w:val="32"/>
        </w:rPr>
      </w:pPr>
    </w:p>
    <w:p w14:paraId="622A140D" w14:textId="77777777" w:rsidR="006253B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</w:t>
      </w:r>
    </w:p>
    <w:p w14:paraId="03502B17" w14:textId="77777777" w:rsidR="006253B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</w:p>
    <w:p w14:paraId="3591C834" w14:textId="77777777" w:rsidR="006253B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</w:p>
    <w:p w14:paraId="34BA4B3C" w14:textId="77777777" w:rsidR="006253B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9E50D31" w14:textId="77777777" w:rsidR="006253BD" w:rsidRDefault="006253BD">
      <w:pPr>
        <w:rPr>
          <w:sz w:val="32"/>
          <w:szCs w:val="32"/>
        </w:rPr>
      </w:pPr>
    </w:p>
    <w:p w14:paraId="13380D2F" w14:textId="77777777" w:rsidR="006253BD" w:rsidRDefault="006253BD">
      <w:pPr>
        <w:rPr>
          <w:sz w:val="32"/>
          <w:szCs w:val="32"/>
        </w:rPr>
      </w:pPr>
    </w:p>
    <w:p w14:paraId="685E8BA1" w14:textId="77777777" w:rsidR="006253BD" w:rsidRDefault="006253BD">
      <w:pPr>
        <w:rPr>
          <w:sz w:val="32"/>
          <w:szCs w:val="32"/>
        </w:rPr>
      </w:pPr>
    </w:p>
    <w:p w14:paraId="0E1F8B3D" w14:textId="77777777" w:rsidR="006253BD" w:rsidRDefault="00000000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14:paraId="6B2D5E47" w14:textId="77777777" w:rsidR="006253BD" w:rsidRDefault="006253BD">
      <w:pPr>
        <w:rPr>
          <w:sz w:val="32"/>
          <w:szCs w:val="32"/>
        </w:rPr>
        <w:sectPr w:rsidR="006253B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4686AFB2" w14:textId="77777777" w:rsidR="006253BD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3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6253BD" w14:paraId="70296E68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80F1AB4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6803978" w14:textId="0C0F480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32"/>
                <w:szCs w:val="32"/>
              </w:rPr>
              <w:t>污水处理</w:t>
            </w:r>
            <w:r w:rsidR="00D96CA0">
              <w:rPr>
                <w:rFonts w:hint="eastAsia"/>
                <w:sz w:val="32"/>
                <w:szCs w:val="32"/>
              </w:rPr>
              <w:t>调价方案编制服务费</w:t>
            </w:r>
          </w:p>
        </w:tc>
      </w:tr>
      <w:tr w:rsidR="006253BD" w14:paraId="383EAF1F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07D865E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6A987DEA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水务站</w:t>
            </w:r>
          </w:p>
        </w:tc>
        <w:tc>
          <w:tcPr>
            <w:tcW w:w="2052" w:type="dxa"/>
            <w:vAlign w:val="center"/>
          </w:tcPr>
          <w:p w14:paraId="77237BEE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275663C8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 w:rsidR="006253BD" w14:paraId="322BC496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7D10C55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9D2EB14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裴颖</w:t>
            </w:r>
          </w:p>
        </w:tc>
        <w:tc>
          <w:tcPr>
            <w:tcW w:w="2052" w:type="dxa"/>
            <w:vAlign w:val="center"/>
          </w:tcPr>
          <w:p w14:paraId="7B911BB4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8E0C680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61239877</w:t>
            </w:r>
          </w:p>
        </w:tc>
      </w:tr>
      <w:tr w:rsidR="006253BD" w14:paraId="55DB5DA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4218F26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67D8AC9" w14:textId="77777777" w:rsidR="006253BD" w:rsidRDefault="006253B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941FCAA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3386CFB7" w14:textId="77777777" w:rsidR="006253BD" w:rsidRDefault="006253BD">
            <w:pPr>
              <w:jc w:val="left"/>
              <w:rPr>
                <w:sz w:val="24"/>
              </w:rPr>
            </w:pPr>
          </w:p>
        </w:tc>
      </w:tr>
      <w:tr w:rsidR="006253BD" w14:paraId="72FBED4F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BA5602E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7267B699" w14:textId="77777777" w:rsidR="006253BD" w:rsidRDefault="006253B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0FD50F62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7BBBE98E" w14:textId="77777777" w:rsidR="006253BD" w:rsidRDefault="006253BD">
            <w:pPr>
              <w:jc w:val="left"/>
              <w:rPr>
                <w:sz w:val="24"/>
              </w:rPr>
            </w:pPr>
          </w:p>
        </w:tc>
      </w:tr>
      <w:tr w:rsidR="006253BD" w14:paraId="19205760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5CBF24D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C1B3E87" w14:textId="77777777" w:rsidR="006253BD" w:rsidRDefault="006253B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C3A909D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DCAD37D" w14:textId="77777777" w:rsidR="006253BD" w:rsidRDefault="006253BD">
            <w:pPr>
              <w:jc w:val="left"/>
              <w:rPr>
                <w:sz w:val="24"/>
              </w:rPr>
            </w:pPr>
          </w:p>
        </w:tc>
      </w:tr>
      <w:tr w:rsidR="006253BD" w14:paraId="67310FA0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8C4C62F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7FF3B769" w14:textId="77777777" w:rsidR="006253BD" w:rsidRDefault="006253B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43D03C24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6A01ACE" w14:textId="77777777" w:rsidR="006253BD" w:rsidRDefault="006253BD">
            <w:pPr>
              <w:jc w:val="left"/>
              <w:rPr>
                <w:sz w:val="24"/>
              </w:rPr>
            </w:pPr>
          </w:p>
        </w:tc>
      </w:tr>
      <w:tr w:rsidR="006253BD" w14:paraId="65741FC7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60314F34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EB8752D" w14:textId="77777777" w:rsidR="006253BD" w:rsidRDefault="006253BD">
            <w:pPr>
              <w:jc w:val="left"/>
              <w:rPr>
                <w:sz w:val="24"/>
              </w:rPr>
            </w:pPr>
          </w:p>
        </w:tc>
      </w:tr>
      <w:tr w:rsidR="006253BD" w14:paraId="29EACB62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2F40CBB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579929F0" w14:textId="77777777" w:rsidR="006253BD" w:rsidRDefault="006253BD">
            <w:pPr>
              <w:jc w:val="left"/>
              <w:rPr>
                <w:sz w:val="24"/>
              </w:rPr>
            </w:pPr>
          </w:p>
        </w:tc>
      </w:tr>
      <w:tr w:rsidR="006253BD" w14:paraId="0DB28B87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2F89375C" w14:textId="77777777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E1D8636" w14:textId="0E9F54CC" w:rsidR="006253B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为推进黄村镇联村污水处理站、前大营单村污水处理站污水处理费结算问题，需要编制污水处理</w:t>
            </w:r>
            <w:r w:rsidR="00D96CA0">
              <w:rPr>
                <w:rFonts w:hint="eastAsia"/>
                <w:sz w:val="24"/>
              </w:rPr>
              <w:t>调价方案</w:t>
            </w:r>
            <w:r>
              <w:rPr>
                <w:rFonts w:hint="eastAsia"/>
                <w:sz w:val="24"/>
              </w:rPr>
              <w:t>。</w:t>
            </w:r>
          </w:p>
        </w:tc>
      </w:tr>
    </w:tbl>
    <w:p w14:paraId="159F7F94" w14:textId="77777777" w:rsidR="006253BD" w:rsidRDefault="006253BD">
      <w:pPr>
        <w:jc w:val="left"/>
        <w:rPr>
          <w:sz w:val="32"/>
          <w:szCs w:val="32"/>
        </w:rPr>
        <w:sectPr w:rsidR="006253B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22EE19D3" w14:textId="77777777" w:rsidR="006253BD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23616AF4" w14:textId="77777777" w:rsidR="006253BD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6253BD" w14:paraId="3EB592E8" w14:textId="77777777">
        <w:trPr>
          <w:trHeight w:val="850"/>
        </w:trPr>
        <w:tc>
          <w:tcPr>
            <w:tcW w:w="1012" w:type="dxa"/>
            <w:vAlign w:val="center"/>
          </w:tcPr>
          <w:p w14:paraId="6B50C810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517FB36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540D0196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1202AF76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0C11FECA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29683259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D604532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14B3FDF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EDE040A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64DA5AF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1BDA114E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D69203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DAC4B2B" w14:textId="77777777" w:rsidR="006253BD" w:rsidRDefault="0000000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75CC6E6F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6253BD" w14:paraId="1E85B7E7" w14:textId="77777777">
        <w:trPr>
          <w:trHeight w:val="850"/>
        </w:trPr>
        <w:tc>
          <w:tcPr>
            <w:tcW w:w="1012" w:type="dxa"/>
            <w:vAlign w:val="center"/>
          </w:tcPr>
          <w:p w14:paraId="56D1AE6A" w14:textId="0891831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污水处理</w:t>
            </w:r>
            <w:r w:rsidR="00D96CA0">
              <w:rPr>
                <w:rFonts w:ascii="宋体" w:hAnsi="宋体" w:cs="宋体" w:hint="eastAsia"/>
                <w:sz w:val="24"/>
              </w:rPr>
              <w:t>调价方案</w:t>
            </w:r>
          </w:p>
        </w:tc>
        <w:tc>
          <w:tcPr>
            <w:tcW w:w="1012" w:type="dxa"/>
            <w:vAlign w:val="center"/>
          </w:tcPr>
          <w:p w14:paraId="451CF412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2CC2F09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350D3C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49B402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A8B68DA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42288B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21A42ED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4863D44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CE911E5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460873D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630EB2D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BB0A25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B80FD63" w14:textId="602865B2" w:rsidR="006253BD" w:rsidRDefault="00D96CA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16.39</w:t>
            </w:r>
          </w:p>
        </w:tc>
      </w:tr>
      <w:tr w:rsidR="006253BD" w14:paraId="3C9BE26D" w14:textId="77777777">
        <w:trPr>
          <w:trHeight w:val="850"/>
        </w:trPr>
        <w:tc>
          <w:tcPr>
            <w:tcW w:w="1012" w:type="dxa"/>
            <w:vAlign w:val="center"/>
          </w:tcPr>
          <w:p w14:paraId="0AECD2FE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A6704FC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D36FF8E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1F6B36A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04DD8A0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57C5A46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EA01BB4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F538DEC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3788627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1BF63E8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66877AD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0C3EAC4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120D30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A90B5D1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6253BD" w14:paraId="1643E49B" w14:textId="77777777">
        <w:trPr>
          <w:trHeight w:val="850"/>
        </w:trPr>
        <w:tc>
          <w:tcPr>
            <w:tcW w:w="1012" w:type="dxa"/>
            <w:vAlign w:val="center"/>
          </w:tcPr>
          <w:p w14:paraId="434A3EB9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25511DB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49ABF72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AF5DCB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AE055F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010D213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057DE19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5F02B98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9C516C5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9077861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EA201E5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82F942B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5417A2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91B4572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6253BD" w14:paraId="3AC5F359" w14:textId="77777777">
        <w:trPr>
          <w:trHeight w:val="850"/>
        </w:trPr>
        <w:tc>
          <w:tcPr>
            <w:tcW w:w="1012" w:type="dxa"/>
            <w:vAlign w:val="center"/>
          </w:tcPr>
          <w:p w14:paraId="45A5DF02" w14:textId="77777777" w:rsidR="006253BD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07691B42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6476A0C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CBC3B9A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C477CB4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D87E59A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180011E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6B789E8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A3250FD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759D8BC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CDC65C9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E39A06A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3CBFEE4" w14:textId="77777777" w:rsidR="006253BD" w:rsidRDefault="006253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3FE3863" w14:textId="2DE68E45" w:rsidR="006253BD" w:rsidRDefault="00D96CA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16.39</w:t>
            </w:r>
          </w:p>
        </w:tc>
      </w:tr>
    </w:tbl>
    <w:p w14:paraId="57157ED0" w14:textId="77777777" w:rsidR="006253BD" w:rsidRDefault="006253BD">
      <w:pPr>
        <w:jc w:val="left"/>
        <w:rPr>
          <w:sz w:val="30"/>
          <w:szCs w:val="30"/>
        </w:rPr>
        <w:sectPr w:rsidR="006253BD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6EAED776" w14:textId="77777777" w:rsidR="006253BD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14:paraId="448CCB45" w14:textId="77777777" w:rsidR="006253BD" w:rsidRDefault="006253BD">
      <w:pPr>
        <w:jc w:val="center"/>
        <w:rPr>
          <w:b/>
          <w:bCs/>
          <w:sz w:val="44"/>
          <w:szCs w:val="44"/>
        </w:rPr>
      </w:pPr>
    </w:p>
    <w:p w14:paraId="685EE437" w14:textId="77777777" w:rsidR="006253BD" w:rsidRDefault="006253BD">
      <w:pPr>
        <w:jc w:val="center"/>
        <w:rPr>
          <w:b/>
          <w:bCs/>
          <w:sz w:val="44"/>
          <w:szCs w:val="44"/>
        </w:rPr>
      </w:pPr>
    </w:p>
    <w:p w14:paraId="1B65FD21" w14:textId="77777777" w:rsidR="006253BD" w:rsidRDefault="00000000">
      <w:pPr>
        <w:numPr>
          <w:ilvl w:val="0"/>
          <w:numId w:val="1"/>
        </w:num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 xml:space="preserve"> </w:t>
      </w:r>
    </w:p>
    <w:p w14:paraId="32ACAB16" w14:textId="77777777" w:rsidR="006253BD" w:rsidRDefault="00000000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3"/>
        <w:tblW w:w="8888" w:type="dxa"/>
        <w:tblLayout w:type="fixed"/>
        <w:tblLook w:val="04A0" w:firstRow="1" w:lastRow="0" w:firstColumn="1" w:lastColumn="0" w:noHBand="0" w:noVBand="1"/>
      </w:tblPr>
      <w:tblGrid>
        <w:gridCol w:w="1916"/>
        <w:gridCol w:w="2352"/>
        <w:gridCol w:w="1992"/>
        <w:gridCol w:w="2628"/>
      </w:tblGrid>
      <w:tr w:rsidR="006253BD" w14:paraId="14351370" w14:textId="77777777">
        <w:tc>
          <w:tcPr>
            <w:tcW w:w="1916" w:type="dxa"/>
          </w:tcPr>
          <w:p w14:paraId="252C4B80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2F59458B" w14:textId="77777777" w:rsidR="006253BD" w:rsidRDefault="006253B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0ECDA962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02E7DDD0" w14:textId="77777777" w:rsidR="006253BD" w:rsidRDefault="006253B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253BD" w14:paraId="0B6FAD3E" w14:textId="77777777">
        <w:tc>
          <w:tcPr>
            <w:tcW w:w="1916" w:type="dxa"/>
          </w:tcPr>
          <w:p w14:paraId="53375CDF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0DF2B5CD" w14:textId="77777777" w:rsidR="006253BD" w:rsidRDefault="006253B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33352455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18BFA6D3" w14:textId="77777777" w:rsidR="006253BD" w:rsidRDefault="006253B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253BD" w14:paraId="22A12C2F" w14:textId="77777777">
        <w:tc>
          <w:tcPr>
            <w:tcW w:w="1916" w:type="dxa"/>
          </w:tcPr>
          <w:p w14:paraId="5655ED07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397306A7" w14:textId="77777777" w:rsidR="006253BD" w:rsidRDefault="006253B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0CD2F7BB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14768A37" w14:textId="77777777" w:rsidR="006253BD" w:rsidRDefault="006253B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1C28D680" w14:textId="77777777" w:rsidR="006253BD" w:rsidRDefault="006253BD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14:paraId="65B9B4A7" w14:textId="77777777" w:rsidR="006253BD" w:rsidRDefault="006253BD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14:paraId="205467CD" w14:textId="77777777" w:rsidR="006253BD" w:rsidRDefault="00000000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6253BD" w14:paraId="6DE5B1A4" w14:textId="77777777">
        <w:tc>
          <w:tcPr>
            <w:tcW w:w="2300" w:type="dxa"/>
          </w:tcPr>
          <w:p w14:paraId="611EE3FC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791D2371" w14:textId="77777777" w:rsidR="006253BD" w:rsidRDefault="006253B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253BD" w14:paraId="5CB82B73" w14:textId="77777777">
        <w:tc>
          <w:tcPr>
            <w:tcW w:w="2300" w:type="dxa"/>
          </w:tcPr>
          <w:p w14:paraId="1FDCC9B4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7432D23C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2.专项资金类□</w:t>
            </w:r>
          </w:p>
        </w:tc>
      </w:tr>
      <w:tr w:rsidR="006253BD" w14:paraId="6A001A20" w14:textId="77777777">
        <w:tc>
          <w:tcPr>
            <w:tcW w:w="2300" w:type="dxa"/>
          </w:tcPr>
          <w:p w14:paraId="2067CB19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48E73C46" w14:textId="77777777" w:rsidR="006253BD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1.延续项目□         2.新增项目□</w:t>
            </w:r>
          </w:p>
        </w:tc>
      </w:tr>
    </w:tbl>
    <w:p w14:paraId="20F72F85" w14:textId="77777777" w:rsidR="006253BD" w:rsidRDefault="006253BD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45E6B863" w14:textId="77777777" w:rsidR="006253BD" w:rsidRDefault="006253BD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3F3C9B36" w14:textId="77777777" w:rsidR="006253BD" w:rsidRDefault="00000000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14:paraId="131B3A04" w14:textId="77777777" w:rsidR="006253BD" w:rsidRDefault="006253BD">
      <w:pPr>
        <w:jc w:val="left"/>
        <w:rPr>
          <w:rFonts w:ascii="宋体" w:hAnsi="宋体" w:cs="宋体"/>
          <w:sz w:val="28"/>
          <w:szCs w:val="28"/>
        </w:rPr>
      </w:pPr>
    </w:p>
    <w:p w14:paraId="168D654D" w14:textId="77777777" w:rsidR="006253BD" w:rsidRDefault="00000000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14:paraId="4973F724" w14:textId="77777777" w:rsidR="006253BD" w:rsidRDefault="006253BD">
      <w:pPr>
        <w:jc w:val="left"/>
        <w:rPr>
          <w:rFonts w:ascii="宋体" w:hAnsi="宋体" w:cs="宋体"/>
          <w:sz w:val="28"/>
          <w:szCs w:val="28"/>
        </w:rPr>
      </w:pPr>
    </w:p>
    <w:p w14:paraId="00DCF474" w14:textId="77777777" w:rsidR="006253BD" w:rsidRDefault="006253BD">
      <w:pPr>
        <w:jc w:val="left"/>
        <w:rPr>
          <w:rFonts w:ascii="宋体" w:hAnsi="宋体" w:cs="宋体"/>
          <w:sz w:val="28"/>
          <w:szCs w:val="28"/>
        </w:rPr>
      </w:pPr>
    </w:p>
    <w:p w14:paraId="379AA77C" w14:textId="77777777" w:rsidR="006253BD" w:rsidRDefault="006253BD">
      <w:pPr>
        <w:jc w:val="left"/>
        <w:rPr>
          <w:rFonts w:ascii="宋体" w:hAnsi="宋体" w:cs="宋体"/>
          <w:sz w:val="28"/>
          <w:szCs w:val="28"/>
        </w:rPr>
      </w:pPr>
    </w:p>
    <w:p w14:paraId="4318135E" w14:textId="77777777" w:rsidR="006253BD" w:rsidRDefault="00000000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必要性和可行性</w:t>
      </w:r>
    </w:p>
    <w:p w14:paraId="0DABE1DB" w14:textId="77777777" w:rsidR="006253BD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14:paraId="160446D5" w14:textId="77777777" w:rsidR="006253BD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14:paraId="3D1E1CAA" w14:textId="77777777" w:rsidR="006253BD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14:paraId="473E83F1" w14:textId="77777777" w:rsidR="006253BD" w:rsidRDefault="0000000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进度与计划安排：该项目计划在XX年内完成</w:t>
      </w:r>
    </w:p>
    <w:tbl>
      <w:tblPr>
        <w:tblStyle w:val="a3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6253BD" w14:paraId="07C1D503" w14:textId="77777777">
        <w:trPr>
          <w:jc w:val="center"/>
        </w:trPr>
        <w:tc>
          <w:tcPr>
            <w:tcW w:w="2840" w:type="dxa"/>
            <w:vAlign w:val="center"/>
          </w:tcPr>
          <w:p w14:paraId="44589AC1" w14:textId="77777777" w:rsidR="006253BD" w:rsidRDefault="0000000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1635AEAA" w14:textId="77777777" w:rsidR="006253BD" w:rsidRDefault="0000000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247A6D5A" w14:textId="77777777" w:rsidR="006253BD" w:rsidRDefault="0000000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6253BD" w14:paraId="603F2BEC" w14:textId="77777777">
        <w:trPr>
          <w:jc w:val="center"/>
        </w:trPr>
        <w:tc>
          <w:tcPr>
            <w:tcW w:w="2840" w:type="dxa"/>
            <w:vMerge w:val="restart"/>
          </w:tcPr>
          <w:p w14:paraId="32159A39" w14:textId="77777777" w:rsidR="006253BD" w:rsidRDefault="006253B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1CA5726" w14:textId="77777777" w:rsidR="006253BD" w:rsidRDefault="006253B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4A7E097F" w14:textId="77777777" w:rsidR="006253BD" w:rsidRDefault="006253B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6253BD" w14:paraId="12D32B39" w14:textId="77777777">
        <w:trPr>
          <w:jc w:val="center"/>
        </w:trPr>
        <w:tc>
          <w:tcPr>
            <w:tcW w:w="2840" w:type="dxa"/>
            <w:vMerge/>
          </w:tcPr>
          <w:p w14:paraId="7284E4F5" w14:textId="77777777" w:rsidR="006253BD" w:rsidRDefault="006253B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6F507E3E" w14:textId="77777777" w:rsidR="006253BD" w:rsidRDefault="006253B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E07F872" w14:textId="77777777" w:rsidR="006253BD" w:rsidRDefault="006253B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4A2DDC49" w14:textId="77777777" w:rsidR="006253BD" w:rsidRDefault="006253BD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5C68A74C" w14:textId="77777777" w:rsidR="006253BD" w:rsidRDefault="006253BD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35E6F317" w14:textId="77777777" w:rsidR="006253BD" w:rsidRDefault="006253BD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78088315" w14:textId="77777777" w:rsidR="006253BD" w:rsidRDefault="006253BD">
      <w:p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  <w:sectPr w:rsidR="006253B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7999B2A3" w14:textId="77777777" w:rsidR="006253BD" w:rsidRDefault="00000000">
      <w:pPr>
        <w:jc w:val="left"/>
        <w:rPr>
          <w:rFonts w:ascii="宋体" w:hAnsi="宋体" w:cs="宋体"/>
          <w:b/>
          <w:bCs/>
          <w:sz w:val="32"/>
          <w:szCs w:val="32"/>
        </w:rPr>
        <w:sectPr w:rsidR="006253B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14:paraId="18671AB7" w14:textId="77777777" w:rsidR="006253BD" w:rsidRDefault="0000000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3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6253BD" w14:paraId="1F0201F3" w14:textId="77777777">
        <w:tc>
          <w:tcPr>
            <w:tcW w:w="14292" w:type="dxa"/>
            <w:gridSpan w:val="7"/>
          </w:tcPr>
          <w:p w14:paraId="4678AFED" w14:textId="77777777" w:rsidR="006253BD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XX项目</w:t>
            </w:r>
          </w:p>
        </w:tc>
      </w:tr>
      <w:tr w:rsidR="006253BD" w14:paraId="58BBCE7E" w14:textId="77777777">
        <w:tc>
          <w:tcPr>
            <w:tcW w:w="14292" w:type="dxa"/>
            <w:gridSpan w:val="7"/>
          </w:tcPr>
          <w:p w14:paraId="2B117B81" w14:textId="77777777" w:rsidR="006253BD" w:rsidRDefault="00000000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6253BD" w14:paraId="4D30997C" w14:textId="77777777">
        <w:tc>
          <w:tcPr>
            <w:tcW w:w="2142" w:type="dxa"/>
          </w:tcPr>
          <w:p w14:paraId="37ED8E51" w14:textId="77777777" w:rsidR="006253BD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2F798B66" w14:textId="77777777" w:rsidR="006253BD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64E596F4" w14:textId="77777777" w:rsidR="006253BD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6DCF2BE" w14:textId="77777777" w:rsidR="006253BD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755956A3" w14:textId="77777777" w:rsidR="006253BD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F5D8F77" w14:textId="77777777" w:rsidR="006253BD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4355C9EE" w14:textId="77777777" w:rsidR="006253BD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6253BD" w14:paraId="0A93DA0E" w14:textId="77777777">
        <w:tc>
          <w:tcPr>
            <w:tcW w:w="2142" w:type="dxa"/>
          </w:tcPr>
          <w:p w14:paraId="5C7D04B5" w14:textId="77777777" w:rsidR="006253BD" w:rsidRDefault="006253B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432A8BB7" w14:textId="77777777" w:rsidR="006253BD" w:rsidRDefault="006253B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23EBDE7" w14:textId="77777777" w:rsidR="006253BD" w:rsidRDefault="006253B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4C081944" w14:textId="77777777" w:rsidR="006253BD" w:rsidRDefault="006253B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6DBE1114" w14:textId="77777777" w:rsidR="006253BD" w:rsidRDefault="006253B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FA22221" w14:textId="77777777" w:rsidR="006253BD" w:rsidRDefault="006253B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7A041B2F" w14:textId="77777777" w:rsidR="006253BD" w:rsidRDefault="006253B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253BD" w14:paraId="40380661" w14:textId="77777777">
        <w:tc>
          <w:tcPr>
            <w:tcW w:w="12267" w:type="dxa"/>
            <w:gridSpan w:val="6"/>
          </w:tcPr>
          <w:p w14:paraId="652107DA" w14:textId="77777777" w:rsidR="006253BD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3F371BF3" w14:textId="77777777" w:rsidR="006253BD" w:rsidRDefault="006253B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0598D8E" w14:textId="77777777" w:rsidR="006253BD" w:rsidRDefault="006253BD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46986404" w14:textId="77777777" w:rsidR="006253BD" w:rsidRDefault="0000000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6253BD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29289543">
    <w:abstractNumId w:val="0"/>
  </w:num>
  <w:num w:numId="2" w16cid:durableId="1651128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NjM2VmOGY4ZjAyNGFmYWE3Y2RhZjc1YWUzZGFhYTAifQ=="/>
  </w:docVars>
  <w:rsids>
    <w:rsidRoot w:val="34B53ED7"/>
    <w:rsid w:val="005A11BD"/>
    <w:rsid w:val="006253BD"/>
    <w:rsid w:val="00D96CA0"/>
    <w:rsid w:val="089C2EAF"/>
    <w:rsid w:val="0A5D4D63"/>
    <w:rsid w:val="13F73D10"/>
    <w:rsid w:val="27A14218"/>
    <w:rsid w:val="2F471EE1"/>
    <w:rsid w:val="308113CB"/>
    <w:rsid w:val="34B53ED7"/>
    <w:rsid w:val="4F815F87"/>
    <w:rsid w:val="54F9326F"/>
    <w:rsid w:val="59467262"/>
    <w:rsid w:val="625005B0"/>
    <w:rsid w:val="6435731B"/>
    <w:rsid w:val="651C2939"/>
    <w:rsid w:val="65591F45"/>
    <w:rsid w:val="6D535020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B41B0"/>
  <w15:docId w15:val="{098D6E81-CE28-43C0-9D38-AB27E0E2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12</TotalTime>
  <Pages>7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松涛 杨</cp:lastModifiedBy>
  <cp:revision>2</cp:revision>
  <cp:lastPrinted>2018-09-07T03:15:00Z</cp:lastPrinted>
  <dcterms:created xsi:type="dcterms:W3CDTF">2018-08-28T02:05:00Z</dcterms:created>
  <dcterms:modified xsi:type="dcterms:W3CDTF">2024-08-28T01:23:00Z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9F114DF256ED42C8BF9D658E0A7FA994_12</vt:lpwstr>
  </property>
</Properties>
</file>